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77" w:rsidRDefault="00164577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64577" w:rsidRPr="007F0519" w:rsidRDefault="0016457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64577" w:rsidRDefault="0016457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64577" w:rsidRPr="007F0519" w:rsidRDefault="0016457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64577" w:rsidRDefault="00164577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02.12.2024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280</w:t>
      </w:r>
      <w:r w:rsidRPr="00F4290B">
        <w:rPr>
          <w:rFonts w:ascii="Times New Roman" w:hAnsi="Times New Roman" w:cs="Times New Roman"/>
        </w:rPr>
        <w:t xml:space="preserve"> </w:t>
      </w:r>
    </w:p>
    <w:p w:rsidR="00164577" w:rsidRDefault="00164577">
      <w:r>
        <w:rPr>
          <w:rFonts w:ascii="Times New Roman" w:hAnsi="Times New Roman" w:cs="Times New Roman"/>
        </w:rPr>
        <w:t xml:space="preserve"> г. Унеча  Брянской области</w:t>
      </w:r>
    </w:p>
    <w:p w:rsidR="00164577" w:rsidRDefault="00164577">
      <w:pPr>
        <w:sectPr w:rsidR="00164577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164577" w:rsidRPr="008B5049" w:rsidRDefault="0016457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64577" w:rsidRDefault="00164577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100402</w:t>
      </w:r>
    </w:p>
    <w:p w:rsidR="00164577" w:rsidRDefault="00164577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64577" w:rsidRDefault="00164577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164577" w:rsidRPr="001B0BB9" w:rsidRDefault="00164577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164577" w:rsidRPr="001B0BB9" w:rsidRDefault="00164577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64577" w:rsidRPr="001B0BB9" w:rsidRDefault="00164577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577" w:rsidRPr="0097133F" w:rsidRDefault="00164577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100402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164577" w:rsidRPr="00887FFE" w:rsidRDefault="0016457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164577" w:rsidRPr="00887FFE" w:rsidRDefault="0016457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164577" w:rsidRDefault="0016457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164577" w:rsidRPr="00BD61EC" w:rsidRDefault="00164577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164577" w:rsidRPr="007A420E">
        <w:trPr>
          <w:trHeight w:val="471"/>
        </w:trPr>
        <w:tc>
          <w:tcPr>
            <w:tcW w:w="3778" w:type="pct"/>
            <w:gridSpan w:val="2"/>
          </w:tcPr>
          <w:p w:rsidR="00164577" w:rsidRPr="007A420E" w:rsidRDefault="00164577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164577" w:rsidRPr="007A420E" w:rsidRDefault="00164577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77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164577" w:rsidRDefault="00164577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164577" w:rsidRDefault="00164577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164577" w:rsidRDefault="00164577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77" w:rsidRDefault="00164577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В.А. Дуда</w:t>
            </w:r>
          </w:p>
        </w:tc>
      </w:tr>
      <w:tr w:rsidR="00164577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164577" w:rsidRDefault="00164577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164577" w:rsidRDefault="00164577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77" w:rsidRDefault="00164577" w:rsidP="007F6C4D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sectPr w:rsidR="00164577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4577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4CBD"/>
    <w:rsid w:val="002655F3"/>
    <w:rsid w:val="00266EDC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31FD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6C4D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6080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1506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2024-11-29T05:37:00Z</cp:lastPrinted>
  <dcterms:created xsi:type="dcterms:W3CDTF">2024-11-28T13:54:00Z</dcterms:created>
  <dcterms:modified xsi:type="dcterms:W3CDTF">2024-12-20T09:25:00Z</dcterms:modified>
</cp:coreProperties>
</file>